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1A665E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AD5F4E">
        <w:rPr>
          <w:sz w:val="24"/>
          <w:szCs w:val="24"/>
        </w:rPr>
        <w:t>20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«РН-Охрана-Ангарск»</w:t>
      </w:r>
      <w:r>
        <w:rPr>
          <w:b/>
          <w:sz w:val="24"/>
          <w:szCs w:val="24"/>
        </w:rPr>
        <w:t xml:space="preserve"> (ООО ЧОП «РН-Охрана-Ангарск»)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r w:rsidR="000B46CD">
        <w:rPr>
          <w:sz w:val="24"/>
          <w:szCs w:val="24"/>
        </w:rPr>
        <w:t>Лобанова Геннадия Семеновича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</w:p>
    <w:p w:rsidR="00F507E9" w:rsidRPr="005E1C54" w:rsidRDefault="001A665E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</w:t>
      </w:r>
      <w:r w:rsidR="00F507E9" w:rsidRPr="00810201">
        <w:rPr>
          <w:b/>
          <w:sz w:val="24"/>
          <w:szCs w:val="24"/>
        </w:rPr>
        <w:t>,</w:t>
      </w:r>
      <w:r w:rsidR="00F507E9" w:rsidRPr="005E1C54">
        <w:rPr>
          <w:sz w:val="24"/>
          <w:szCs w:val="24"/>
        </w:rPr>
        <w:t xml:space="preserve"> именуемое в дальнейшем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</w:t>
      </w:r>
      <w:r w:rsidR="00F507E9" w:rsidRPr="005E1C54">
        <w:rPr>
          <w:sz w:val="24"/>
          <w:szCs w:val="24"/>
        </w:rPr>
        <w:t xml:space="preserve">, </w:t>
      </w:r>
      <w:r w:rsidR="005A43CC">
        <w:rPr>
          <w:sz w:val="24"/>
          <w:szCs w:val="24"/>
        </w:rPr>
        <w:t>действующей на основании 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r w:rsidR="00810201">
        <w:rPr>
          <w:szCs w:val="24"/>
        </w:rPr>
        <w:t xml:space="preserve"> </w:t>
      </w:r>
      <w:r w:rsidR="001A665E">
        <w:rPr>
          <w:b/>
          <w:szCs w:val="24"/>
        </w:rPr>
        <w:t>_______</w:t>
      </w:r>
      <w:r w:rsidR="00810201">
        <w:rPr>
          <w:b/>
          <w:szCs w:val="24"/>
        </w:rPr>
        <w:t xml:space="preserve"> (</w:t>
      </w:r>
      <w:r w:rsidR="001A665E">
        <w:rPr>
          <w:b/>
          <w:szCs w:val="24"/>
        </w:rPr>
        <w:t>_______</w:t>
      </w:r>
      <w:r w:rsidR="005A43CC">
        <w:rPr>
          <w:b/>
          <w:szCs w:val="24"/>
        </w:rPr>
        <w:t>)</w:t>
      </w:r>
      <w:r w:rsidR="00DD491A">
        <w:rPr>
          <w:szCs w:val="24"/>
        </w:rPr>
        <w:t xml:space="preserve"> 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 xml:space="preserve">Стоимость Имущества определена Сторонами на основании Отчета об оценке от «09» апреля 2020г. № 200775, выполненного </w:t>
      </w:r>
      <w:r w:rsidR="00FB6436" w:rsidRPr="004C7900">
        <w:rPr>
          <w:szCs w:val="24"/>
        </w:rPr>
        <w:t>ООО «Новосибирская оценочная компания».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4C7900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Передача Имущества осуществляется после полной оплаты на основании Акта приема-передачи, подписанного Сторонами. Риск случайной гибели или порчи</w:t>
      </w:r>
      <w:r w:rsidR="00622D1E" w:rsidRPr="004C7900">
        <w:rPr>
          <w:sz w:val="24"/>
          <w:szCs w:val="24"/>
        </w:rPr>
        <w:t xml:space="preserve"> </w:t>
      </w:r>
      <w:r w:rsidRPr="004C7900">
        <w:rPr>
          <w:sz w:val="24"/>
          <w:szCs w:val="24"/>
        </w:rPr>
        <w:t>Имуществ</w:t>
      </w:r>
      <w:r w:rsidR="00622D1E" w:rsidRPr="004C7900">
        <w:rPr>
          <w:sz w:val="24"/>
          <w:szCs w:val="24"/>
        </w:rPr>
        <w:t>а</w:t>
      </w:r>
      <w:r w:rsidRPr="004C7900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4C7900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4C7900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счет-фактуру</w:t>
      </w:r>
      <w:r w:rsidR="00FF031D" w:rsidRPr="004C7900">
        <w:rPr>
          <w:sz w:val="24"/>
          <w:szCs w:val="24"/>
        </w:rPr>
        <w:t>,</w:t>
      </w:r>
      <w:r w:rsidR="00F507E9" w:rsidRPr="004C7900">
        <w:rPr>
          <w:sz w:val="24"/>
          <w:szCs w:val="24"/>
        </w:rPr>
        <w:t xml:space="preserve">  </w:t>
      </w:r>
      <w:r w:rsidRPr="004C7900">
        <w:rPr>
          <w:sz w:val="24"/>
          <w:szCs w:val="24"/>
        </w:rPr>
        <w:t xml:space="preserve">акт о приеме-передачи по отдельным объектам основных средств (далее ООС) по форме ОС-1, акт </w:t>
      </w:r>
      <w:r w:rsidRPr="004C7900">
        <w:rPr>
          <w:sz w:val="24"/>
          <w:szCs w:val="24"/>
        </w:rPr>
        <w:lastRenderedPageBreak/>
        <w:t>о приеме-передачи групп объектов основных средств (далее ООС) по форме ОС-1б (если применимо)</w:t>
      </w:r>
      <w:r w:rsidR="00884A58" w:rsidRPr="004C7900">
        <w:rPr>
          <w:sz w:val="24"/>
          <w:szCs w:val="24"/>
        </w:rPr>
        <w:t>.</w:t>
      </w:r>
      <w:r w:rsidR="00F507E9" w:rsidRPr="004C7900">
        <w:rPr>
          <w:sz w:val="24"/>
          <w:szCs w:val="24"/>
        </w:rPr>
        <w:t xml:space="preserve"> </w:t>
      </w:r>
    </w:p>
    <w:p w:rsidR="00C27FE2" w:rsidRPr="00C27FE2" w:rsidRDefault="00C27FE2" w:rsidP="00C27FE2">
      <w:pPr>
        <w:pStyle w:val="ad"/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Счета и акты, указанные в настоящем пункте, подписываются Покупателем одновременно с передачей Имущества и являются документами, подтверждающими его передачу.</w:t>
      </w:r>
      <w:bookmarkStart w:id="0" w:name="_GoBack"/>
      <w:bookmarkEnd w:id="0"/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>, составляемая во исполнение обязательств Сторон по настоящему Договору, должна быть оформлена в соответствии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обязательств Сторон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оформленной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5D155D" w:rsidRPr="005E1C54">
        <w:rPr>
          <w:sz w:val="24"/>
          <w:szCs w:val="24"/>
        </w:rPr>
        <w:t>счет-фактуры</w:t>
      </w:r>
      <w:r w:rsidRPr="005E1C54">
        <w:rPr>
          <w:sz w:val="24"/>
          <w:szCs w:val="24"/>
        </w:rPr>
        <w:t xml:space="preserve"> и </w:t>
      </w:r>
      <w:r w:rsidR="00A467EB">
        <w:rPr>
          <w:sz w:val="24"/>
          <w:szCs w:val="24"/>
        </w:rPr>
        <w:t>необходимых</w:t>
      </w:r>
      <w:r w:rsidRPr="005E1C54">
        <w:rPr>
          <w:sz w:val="24"/>
          <w:szCs w:val="24"/>
        </w:rPr>
        <w:t xml:space="preserve"> документов, указанных в п.3.</w:t>
      </w:r>
      <w:r w:rsidR="00A467EB">
        <w:rPr>
          <w:sz w:val="24"/>
          <w:szCs w:val="24"/>
        </w:rPr>
        <w:t>2</w:t>
      </w:r>
      <w:r w:rsidRPr="005E1C54">
        <w:rPr>
          <w:sz w:val="24"/>
          <w:szCs w:val="24"/>
        </w:rPr>
        <w:t>. настоящего договора</w:t>
      </w:r>
      <w:r w:rsidR="005D155D" w:rsidRPr="005E1C54">
        <w:rPr>
          <w:sz w:val="24"/>
          <w:szCs w:val="24"/>
        </w:rPr>
        <w:t>)</w:t>
      </w:r>
      <w:r w:rsidRPr="005E1C54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приемки. Покупатель извещен, что Имущество является бывшим в 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надлежащего качества на основании Акта приема-передачи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Оплатить стоимость Имущества в порядке, предусмотренном настоящим Договором.</w:t>
      </w:r>
    </w:p>
    <w:p w:rsidR="00F672EE" w:rsidRPr="005E1C54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При неурегулировании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915849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Конфиденциальность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="00542250" w:rsidRPr="005E1C54">
        <w:rPr>
          <w:color w:val="000000"/>
          <w:sz w:val="24"/>
          <w:szCs w:val="24"/>
        </w:rPr>
        <w:t xml:space="preserve">. Информация, запрошенная по мотивированному требованию уполномоченных государственных органов в </w:t>
      </w:r>
      <w:r w:rsidR="00542250" w:rsidRPr="005E1C54">
        <w:rPr>
          <w:color w:val="000000"/>
          <w:sz w:val="24"/>
          <w:szCs w:val="24"/>
        </w:rPr>
        <w:lastRenderedPageBreak/>
        <w:t>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Получающая Сторона обязуется обеспечить Режим конфиденциальности в отношении 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.9. Передача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>.10.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5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E1C54">
        <w:rPr>
          <w:sz w:val="24"/>
          <w:szCs w:val="24"/>
          <w:lang w:eastAsia="en-US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.7. 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.11. 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9.13. 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color w:val="000000"/>
          <w:sz w:val="24"/>
          <w:szCs w:val="24"/>
        </w:rPr>
        <w:lastRenderedPageBreak/>
        <w:t>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Все изменения, дополнения и приложения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вступает в силу с момента его заключения и действует </w:t>
      </w:r>
      <w:r w:rsidR="009B12FE" w:rsidRPr="005E1C54">
        <w:rPr>
          <w:szCs w:val="24"/>
        </w:rPr>
        <w:t>п</w:t>
      </w:r>
      <w:r w:rsidRPr="005E1C54">
        <w:rPr>
          <w:szCs w:val="24"/>
        </w:rPr>
        <w:t>о</w:t>
      </w:r>
      <w:r w:rsidR="008A1C23">
        <w:rPr>
          <w:szCs w:val="24"/>
        </w:rPr>
        <w:t xml:space="preserve"> "___" ________</w:t>
      </w:r>
      <w:r w:rsidR="009B12FE" w:rsidRPr="005E1C54">
        <w:rPr>
          <w:szCs w:val="24"/>
        </w:rPr>
        <w:t xml:space="preserve"> 20</w:t>
      </w:r>
      <w:r w:rsidR="008A1C23">
        <w:rPr>
          <w:szCs w:val="24"/>
        </w:rPr>
        <w:t>___</w:t>
      </w:r>
      <w:r w:rsidR="009B12FE" w:rsidRPr="005E1C54">
        <w:rPr>
          <w:szCs w:val="24"/>
        </w:rPr>
        <w:t xml:space="preserve"> года, а в отношении расчетов и ответственности сторон по Договору 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Договор</w:t>
      </w:r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4179D2"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Федерации.</w:t>
      </w:r>
    </w:p>
    <w:p w:rsidR="004179D2" w:rsidRPr="005E1C54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4179D2" w:rsidRPr="005E1C54">
        <w:rPr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1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5E1C54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8B269E" w:rsidRPr="005E1C54">
        <w:rPr>
          <w:sz w:val="24"/>
          <w:szCs w:val="24"/>
        </w:rPr>
        <w:t>Информация о цепочке собственников контрагента, включая бенефициаров</w:t>
      </w:r>
      <w:r w:rsidR="008D5AEA" w:rsidRPr="005E1C54">
        <w:rPr>
          <w:sz w:val="24"/>
          <w:szCs w:val="24"/>
        </w:rPr>
        <w:t>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3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5E1C54">
        <w:rPr>
          <w:sz w:val="24"/>
          <w:szCs w:val="24"/>
        </w:rPr>
        <w:t>.</w:t>
      </w:r>
    </w:p>
    <w:p w:rsidR="008D5AEA" w:rsidRPr="005E1C54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9B12FE" w:rsidRPr="005E1C54">
        <w:rPr>
          <w:sz w:val="24"/>
          <w:szCs w:val="24"/>
        </w:rPr>
        <w:t>4</w:t>
      </w:r>
      <w:r w:rsidRPr="005E1C54">
        <w:rPr>
          <w:sz w:val="24"/>
          <w:szCs w:val="24"/>
        </w:rPr>
        <w:t xml:space="preserve"> Форма акта приема-передачи документов, содержащих сведения конфиденциального характера.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tbl>
      <w:tblPr>
        <w:tblW w:w="10116" w:type="dxa"/>
        <w:tblInd w:w="-34" w:type="dxa"/>
        <w:tblLook w:val="000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08519E" w:rsidRPr="005E1C54" w:rsidRDefault="00360D43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08519E" w:rsidRPr="005E1C54">
              <w:rPr>
                <w:b/>
                <w:sz w:val="24"/>
                <w:szCs w:val="24"/>
              </w:rPr>
              <w:t>:</w:t>
            </w:r>
          </w:p>
          <w:p w:rsidR="0010061E" w:rsidRPr="005E1C54" w:rsidRDefault="001A665E" w:rsidP="0010061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</w:t>
            </w:r>
          </w:p>
          <w:p w:rsidR="00AC7556" w:rsidRPr="005E1C54" w:rsidRDefault="000D129D" w:rsidP="0010061E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</w:t>
            </w:r>
            <w:r w:rsidR="00AC7556" w:rsidRPr="005E1C54">
              <w:rPr>
                <w:sz w:val="24"/>
                <w:szCs w:val="24"/>
                <w:lang w:eastAsia="ar-SA"/>
              </w:rPr>
              <w:t xml:space="preserve">: </w:t>
            </w:r>
          </w:p>
          <w:p w:rsidR="00A05C45" w:rsidRPr="005E1C54" w:rsidRDefault="00AC7556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Почтовый адрес: </w:t>
            </w:r>
          </w:p>
          <w:p w:rsidR="001A665E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ОГРН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ИНН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БИК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р/с </w:t>
            </w:r>
          </w:p>
          <w:p w:rsidR="001A665E" w:rsidRDefault="001A665E" w:rsidP="00A33D02">
            <w:pPr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 банке</w:t>
            </w:r>
          </w:p>
          <w:p w:rsidR="00A33D02" w:rsidRPr="00A650A2" w:rsidRDefault="0010061E" w:rsidP="00A33D02">
            <w:pPr>
              <w:suppressAutoHyphens/>
              <w:contextualSpacing/>
              <w:rPr>
                <w:rStyle w:val="af"/>
              </w:rPr>
            </w:pPr>
            <w:r w:rsidRPr="005E1C54">
              <w:rPr>
                <w:sz w:val="24"/>
                <w:szCs w:val="24"/>
                <w:lang w:eastAsia="ar-SA"/>
              </w:rPr>
              <w:t>к/с</w:t>
            </w:r>
            <w:r w:rsidR="00A05C45">
              <w:rPr>
                <w:sz w:val="24"/>
                <w:szCs w:val="24"/>
                <w:lang w:eastAsia="ar-SA"/>
              </w:rPr>
              <w:t xml:space="preserve"> </w:t>
            </w:r>
          </w:p>
          <w:p w:rsidR="006358F6" w:rsidRPr="005E1C54" w:rsidRDefault="000D129D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10061E" w:rsidRPr="005E1C54">
              <w:rPr>
                <w:sz w:val="24"/>
                <w:szCs w:val="24"/>
                <w:lang w:eastAsia="ar-SA"/>
              </w:rPr>
              <w:t>(факс)</w:t>
            </w:r>
            <w:r w:rsidRPr="005E1C54">
              <w:rPr>
                <w:sz w:val="24"/>
                <w:szCs w:val="24"/>
                <w:lang w:eastAsia="ar-SA"/>
              </w:rPr>
              <w:t>:</w:t>
            </w:r>
            <w:r w:rsidR="0010061E" w:rsidRPr="005E1C54">
              <w:rPr>
                <w:sz w:val="24"/>
                <w:szCs w:val="24"/>
                <w:lang w:eastAsia="ar-SA"/>
              </w:rPr>
              <w:t xml:space="preserve">  </w:t>
            </w:r>
          </w:p>
          <w:p w:rsidR="000D129D" w:rsidRPr="001A665E" w:rsidRDefault="000D129D" w:rsidP="00A05C45">
            <w:pPr>
              <w:suppressAutoHyphens/>
              <w:rPr>
                <w:sz w:val="23"/>
                <w:szCs w:val="23"/>
              </w:rPr>
            </w:pPr>
            <w:r w:rsidRPr="005E1C54">
              <w:rPr>
                <w:sz w:val="24"/>
                <w:szCs w:val="24"/>
                <w:lang w:eastAsia="ar-SA"/>
              </w:rPr>
              <w:t>Эл.адрес:</w:t>
            </w:r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8519E" w:rsidRPr="005E1C54" w:rsidRDefault="009B12F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08519E" w:rsidRPr="005E1C54">
              <w:rPr>
                <w:b/>
                <w:sz w:val="24"/>
                <w:szCs w:val="24"/>
              </w:rPr>
              <w:t>»</w:t>
            </w:r>
          </w:p>
          <w:p w:rsidR="0008519E" w:rsidRPr="005E1C54" w:rsidRDefault="000D129D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Местонахождение: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  <w:r w:rsidR="009B12FE" w:rsidRPr="005E1C54">
              <w:rPr>
                <w:sz w:val="24"/>
                <w:szCs w:val="24"/>
                <w:lang w:eastAsia="ar-SA"/>
              </w:rPr>
              <w:t>665835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Иркутская область, г. Ангарск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29 мкр-н, д. 1</w:t>
            </w:r>
          </w:p>
          <w:p w:rsidR="009B12F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КПП 380101001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р/с 40702810500000002162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08519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в </w:t>
            </w:r>
            <w:r w:rsidR="009B12FE" w:rsidRPr="005E1C54">
              <w:rPr>
                <w:sz w:val="24"/>
                <w:szCs w:val="24"/>
                <w:lang w:eastAsia="ar-SA"/>
              </w:rPr>
              <w:t>Банке «ВБРР» (АО), г. Москва</w:t>
            </w:r>
          </w:p>
          <w:p w:rsidR="0010061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08519E" w:rsidRPr="005E1C54" w:rsidRDefault="000D129D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343D5C" w:rsidRPr="005E1C54">
              <w:rPr>
                <w:sz w:val="24"/>
                <w:szCs w:val="24"/>
                <w:lang w:eastAsia="ar-SA"/>
              </w:rPr>
              <w:t>: (3955) 67-00-60, 67-00-6</w:t>
            </w:r>
            <w:r w:rsidR="00E0635A" w:rsidRPr="005E1C54">
              <w:rPr>
                <w:sz w:val="24"/>
                <w:szCs w:val="24"/>
                <w:lang w:eastAsia="ar-SA"/>
              </w:rPr>
              <w:t xml:space="preserve">6, </w:t>
            </w:r>
            <w:r w:rsidR="00343D5C" w:rsidRPr="005E1C54">
              <w:rPr>
                <w:sz w:val="24"/>
                <w:szCs w:val="24"/>
                <w:lang w:eastAsia="ar-SA"/>
              </w:rPr>
              <w:t>67-00-72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Эл.адрес: </w:t>
            </w:r>
            <w:r w:rsidRPr="005E1C54">
              <w:rPr>
                <w:sz w:val="24"/>
                <w:szCs w:val="24"/>
                <w:lang w:val="en-US" w:eastAsia="ar-SA"/>
              </w:rPr>
              <w:t>rn</w:t>
            </w:r>
            <w:r w:rsidRPr="005E1C54">
              <w:rPr>
                <w:sz w:val="24"/>
                <w:szCs w:val="24"/>
                <w:lang w:eastAsia="ar-SA"/>
              </w:rPr>
              <w:t>-</w:t>
            </w:r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08519E" w:rsidRPr="005E1C54" w:rsidRDefault="00646C3E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29" w:type="dxa"/>
          </w:tcPr>
          <w:p w:rsidR="0008519E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8519E" w:rsidRPr="005E1C54">
              <w:rPr>
                <w:b/>
                <w:sz w:val="24"/>
                <w:szCs w:val="24"/>
              </w:rPr>
              <w:t>енеральн</w:t>
            </w:r>
            <w:r w:rsidR="001A665E">
              <w:rPr>
                <w:b/>
                <w:sz w:val="24"/>
                <w:szCs w:val="24"/>
              </w:rPr>
              <w:t>ый</w:t>
            </w:r>
            <w:r w:rsidR="0008519E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D27B11"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1A665E">
        <w:rPr>
          <w:sz w:val="22"/>
          <w:szCs w:val="22"/>
        </w:rPr>
        <w:t>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1A665E">
        <w:rPr>
          <w:sz w:val="22"/>
          <w:szCs w:val="22"/>
        </w:rPr>
        <w:t>__</w:t>
      </w:r>
      <w:r w:rsidR="0053456F" w:rsidRPr="00391922">
        <w:rPr>
          <w:sz w:val="22"/>
          <w:szCs w:val="22"/>
        </w:rPr>
        <w:t xml:space="preserve">» </w:t>
      </w:r>
      <w:r w:rsidR="001A665E">
        <w:rPr>
          <w:sz w:val="22"/>
          <w:szCs w:val="22"/>
        </w:rPr>
        <w:t>_______</w:t>
      </w:r>
      <w:r w:rsidRPr="00391922">
        <w:rPr>
          <w:sz w:val="22"/>
          <w:szCs w:val="22"/>
        </w:rPr>
        <w:t xml:space="preserve"> 20</w:t>
      </w:r>
      <w:r w:rsidR="00AD5F4E" w:rsidRPr="00391922">
        <w:rPr>
          <w:sz w:val="22"/>
          <w:szCs w:val="22"/>
        </w:rPr>
        <w:t>20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9372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3"/>
        <w:gridCol w:w="3686"/>
        <w:gridCol w:w="709"/>
        <w:gridCol w:w="850"/>
        <w:gridCol w:w="1701"/>
        <w:gridCol w:w="1843"/>
      </w:tblGrid>
      <w:tr w:rsidR="00227B7F" w:rsidRPr="005E1C54" w:rsidTr="00C82EAA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ind w:left="808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C82EAA">
        <w:trPr>
          <w:cantSplit/>
          <w:trHeight w:hRule="exact" w:val="5475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2EAA" w:rsidRPr="00C82EAA" w:rsidRDefault="00C82EAA" w:rsidP="009B7256">
            <w:pPr>
              <w:ind w:left="142" w:right="142"/>
              <w:rPr>
                <w:sz w:val="22"/>
                <w:szCs w:val="22"/>
              </w:rPr>
            </w:pPr>
            <w:r w:rsidRPr="00C82EAA">
              <w:rPr>
                <w:sz w:val="22"/>
                <w:szCs w:val="22"/>
              </w:rPr>
              <w:t>Автомобиль УАЗ 396255  2011 год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>Инвентарный номер  000000163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sz w:val="22"/>
                <w:szCs w:val="22"/>
              </w:rPr>
              <w:t>Место хранения: г. Ангарск</w:t>
            </w:r>
            <w:r w:rsidR="003B5E07">
              <w:rPr>
                <w:sz w:val="22"/>
                <w:szCs w:val="22"/>
              </w:rPr>
              <w:t xml:space="preserve"> 29 микрорайон дом 1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Марка, модель:   </w:t>
            </w:r>
            <w:r w:rsidRPr="00C82EAA">
              <w:rPr>
                <w:bCs/>
                <w:sz w:val="22"/>
                <w:szCs w:val="22"/>
              </w:rPr>
              <w:t>УАЗ-</w:t>
            </w:r>
            <w:r w:rsidRPr="00C82EAA">
              <w:rPr>
                <w:sz w:val="22"/>
                <w:szCs w:val="22"/>
              </w:rPr>
              <w:t>396255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>Го</w:t>
            </w:r>
            <w:r>
              <w:rPr>
                <w:bCs/>
                <w:sz w:val="22"/>
                <w:szCs w:val="22"/>
              </w:rPr>
              <w:t xml:space="preserve">д выпуска:       </w:t>
            </w:r>
            <w:r w:rsidRPr="00C82EAA">
              <w:rPr>
                <w:bCs/>
                <w:sz w:val="22"/>
                <w:szCs w:val="22"/>
              </w:rPr>
              <w:t>2011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Тип А</w:t>
            </w:r>
            <w:r w:rsidRPr="00C82EAA">
              <w:rPr>
                <w:bCs/>
                <w:sz w:val="22"/>
                <w:szCs w:val="22"/>
              </w:rPr>
              <w:t xml:space="preserve">Т:          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C82EAA">
              <w:rPr>
                <w:bCs/>
                <w:sz w:val="22"/>
                <w:szCs w:val="22"/>
              </w:rPr>
              <w:t>ЛЕГКОВОЙ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VIN: </w:t>
            </w:r>
            <w:r w:rsidRPr="00C82EAA">
              <w:rPr>
                <w:bCs/>
                <w:sz w:val="22"/>
                <w:szCs w:val="22"/>
              </w:rPr>
              <w:t xml:space="preserve">     </w:t>
            </w:r>
            <w:r w:rsidRPr="00C82EAA">
              <w:rPr>
                <w:sz w:val="22"/>
                <w:szCs w:val="22"/>
              </w:rPr>
              <w:t>ХТТ396255В0430613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>Модел</w:t>
            </w:r>
            <w:r>
              <w:rPr>
                <w:bCs/>
                <w:sz w:val="22"/>
                <w:szCs w:val="22"/>
              </w:rPr>
              <w:t xml:space="preserve">ь    </w:t>
            </w:r>
            <w:r w:rsidRPr="00C82EAA">
              <w:rPr>
                <w:bCs/>
                <w:sz w:val="22"/>
                <w:szCs w:val="22"/>
              </w:rPr>
              <w:t>409100</w:t>
            </w:r>
          </w:p>
          <w:p w:rsid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 xml:space="preserve">Тип двигателя </w:t>
            </w:r>
            <w:r>
              <w:rPr>
                <w:bCs/>
                <w:sz w:val="22"/>
                <w:szCs w:val="22"/>
              </w:rPr>
              <w:t xml:space="preserve">: </w:t>
            </w:r>
            <w:r w:rsidRPr="00C82EAA">
              <w:rPr>
                <w:bCs/>
                <w:sz w:val="22"/>
                <w:szCs w:val="22"/>
              </w:rPr>
              <w:t xml:space="preserve"> бензиновый,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 xml:space="preserve"> 2693 куб.см.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>Гос</w:t>
            </w:r>
            <w:r>
              <w:rPr>
                <w:bCs/>
                <w:sz w:val="22"/>
                <w:szCs w:val="22"/>
              </w:rPr>
              <w:t xml:space="preserve">.номер:      </w:t>
            </w:r>
            <w:r w:rsidRPr="00C82EAA">
              <w:rPr>
                <w:bCs/>
                <w:sz w:val="22"/>
                <w:szCs w:val="22"/>
              </w:rPr>
              <w:t xml:space="preserve"> У401 УТ 38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 xml:space="preserve">Кузов:      </w:t>
            </w:r>
            <w:r w:rsidRPr="00C82EAA">
              <w:rPr>
                <w:sz w:val="22"/>
                <w:szCs w:val="22"/>
              </w:rPr>
              <w:t>396200В0107379</w:t>
            </w:r>
          </w:p>
          <w:p w:rsidR="00C82EAA" w:rsidRPr="00C82EAA" w:rsidRDefault="00C82EAA" w:rsidP="009B7256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C82EAA">
              <w:rPr>
                <w:bCs/>
                <w:sz w:val="22"/>
                <w:szCs w:val="22"/>
              </w:rPr>
              <w:t xml:space="preserve">Цвет:  </w:t>
            </w:r>
            <w:r>
              <w:rPr>
                <w:bCs/>
                <w:sz w:val="22"/>
                <w:szCs w:val="22"/>
              </w:rPr>
              <w:t xml:space="preserve">     </w:t>
            </w:r>
            <w:r w:rsidRPr="00C82EAA">
              <w:rPr>
                <w:bCs/>
                <w:sz w:val="22"/>
                <w:szCs w:val="22"/>
              </w:rPr>
              <w:t>Белая ночь</w:t>
            </w:r>
          </w:p>
          <w:p w:rsidR="00227B7F" w:rsidRPr="00E0426C" w:rsidRDefault="00227B7F" w:rsidP="00677843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</w:tr>
      <w:tr w:rsidR="00227B7F" w:rsidRPr="005E1C54" w:rsidTr="00C82EAA">
        <w:trPr>
          <w:cantSplit/>
          <w:trHeight w:hRule="exact" w:val="565"/>
        </w:trPr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391922" w:rsidRPr="005E1C54" w:rsidRDefault="001A665E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91922" w:rsidRPr="005E1C54" w:rsidRDefault="00D659B8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151F4" w:rsidRPr="005E1C54" w:rsidRDefault="00DA3F0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6151F4" w:rsidRPr="005E1C54">
              <w:rPr>
                <w:b/>
                <w:sz w:val="24"/>
                <w:szCs w:val="24"/>
              </w:rPr>
              <w:t>»</w:t>
            </w:r>
          </w:p>
          <w:p w:rsidR="00CE3B10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A50CC" w:rsidRPr="005E1C54">
              <w:rPr>
                <w:b/>
                <w:sz w:val="24"/>
                <w:szCs w:val="24"/>
              </w:rPr>
              <w:t>енеральн</w:t>
            </w:r>
            <w:r w:rsidRPr="005E1C54">
              <w:rPr>
                <w:b/>
                <w:sz w:val="24"/>
                <w:szCs w:val="24"/>
              </w:rPr>
              <w:t>ый</w:t>
            </w:r>
            <w:r w:rsidR="00CE3B10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360D43">
              <w:rPr>
                <w:b/>
                <w:sz w:val="24"/>
                <w:szCs w:val="24"/>
              </w:rPr>
              <w:t>Г.С.Лобанов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(в том числе, конечных)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 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№ п/п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документы(наименование,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М.п.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504720" w:rsidP="00E042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A3F00" w:rsidRPr="005E1C54">
              <w:rPr>
                <w:b/>
                <w:sz w:val="24"/>
                <w:szCs w:val="24"/>
              </w:rPr>
              <w:t>: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</w:t>
            </w:r>
            <w:r w:rsidR="00DA3F00" w:rsidRPr="005E1C54">
              <w:rPr>
                <w:sz w:val="24"/>
                <w:szCs w:val="24"/>
              </w:rPr>
              <w:t>__________________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  <w:r w:rsidR="00504720">
              <w:rPr>
                <w:b/>
                <w:sz w:val="24"/>
                <w:szCs w:val="24"/>
              </w:rPr>
              <w:t>Г.С. Лобанов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DA3F0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№ _____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>от «___» ______ 2020 года</w:t>
      </w:r>
    </w:p>
    <w:p w:rsidR="00392F8A" w:rsidRPr="00D659B8" w:rsidRDefault="00392F8A" w:rsidP="00392F8A">
      <w:pPr>
        <w:tabs>
          <w:tab w:val="left" w:pos="5760"/>
          <w:tab w:val="left" w:pos="8460"/>
        </w:tabs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«РН-Охрана-Ангарск»,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="00A90893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 xml:space="preserve"> № </w:t>
      </w:r>
      <w:r w:rsidR="00A90893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A90893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>»</w:t>
      </w:r>
      <w:r w:rsidR="00A90893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 xml:space="preserve"> 20</w:t>
      </w:r>
      <w:r w:rsidR="00A90893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«РН-Охрана-Ангарск», Иркутская область, г. Ангарск, 29 мкр-н,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«РН-Охрана-Ангарск»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«РН-Охрана-Ангарск»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="00A90893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>»</w:t>
      </w:r>
      <w:r w:rsidR="00A90893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>20</w:t>
      </w:r>
      <w:r w:rsidR="00A90893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A90893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A90893" w:rsidRPr="005E1C54">
        <w:fldChar w:fldCharType="end"/>
      </w:r>
      <w:r w:rsidRPr="005E1C54">
        <w:t xml:space="preserve"> г.   _______________ (_________________________________)</w:t>
      </w:r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774506" w:rsidRPr="005E1C54" w:rsidRDefault="00774506" w:rsidP="00774506">
      <w:pPr>
        <w:ind w:left="5387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A90893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A90893" w:rsidRPr="005E1C54">
        <w:rPr>
          <w:sz w:val="22"/>
          <w:szCs w:val="22"/>
        </w:rPr>
      </w:r>
      <w:r w:rsidR="00A90893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A90893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A90893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A90893" w:rsidRPr="005E1C54">
        <w:rPr>
          <w:sz w:val="22"/>
          <w:szCs w:val="22"/>
        </w:rPr>
      </w:r>
      <w:r w:rsidR="00A90893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A90893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A90893" w:rsidRPr="005E1C54">
        <w:rPr>
          <w:rFonts w:ascii="Times New Roman CYR" w:hAnsi="Times New Roman CYR"/>
          <w:sz w:val="22"/>
          <w:szCs w:val="22"/>
        </w:rPr>
      </w:r>
      <w:r w:rsidR="00A90893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A90893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  <w:p w:rsidR="00384883" w:rsidRPr="005E1C54" w:rsidRDefault="00384883" w:rsidP="00384883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Pr="00740504" w:rsidRDefault="00662056" w:rsidP="00662056">
      <w:pPr>
        <w:ind w:firstLine="720"/>
        <w:jc w:val="both"/>
        <w:rPr>
          <w:szCs w:val="24"/>
        </w:rPr>
      </w:pPr>
    </w:p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3E3CE1">
      <w:footerReference w:type="default" r:id="rId8"/>
      <w:pgSz w:w="11906" w:h="16838"/>
      <w:pgMar w:top="709" w:right="851" w:bottom="142" w:left="1418" w:header="720" w:footer="3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E17" w:rsidRDefault="00662E17" w:rsidP="003C3077">
      <w:r>
        <w:separator/>
      </w:r>
    </w:p>
  </w:endnote>
  <w:endnote w:type="continuationSeparator" w:id="0">
    <w:p w:rsidR="00662E17" w:rsidRDefault="00662E17" w:rsidP="003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6B0" w:rsidRDefault="00A90893">
    <w:pPr>
      <w:pStyle w:val="aa"/>
      <w:jc w:val="right"/>
    </w:pPr>
    <w:r>
      <w:fldChar w:fldCharType="begin"/>
    </w:r>
    <w:r w:rsidR="00D766B0">
      <w:instrText xml:space="preserve"> PAGE   \* MERGEFORMAT </w:instrText>
    </w:r>
    <w:r>
      <w:fldChar w:fldCharType="separate"/>
    </w:r>
    <w:r w:rsidR="003B5E07">
      <w:rPr>
        <w:noProof/>
      </w:rPr>
      <w:t>1</w:t>
    </w:r>
    <w:r>
      <w:rPr>
        <w:noProof/>
      </w:rPr>
      <w:fldChar w:fldCharType="end"/>
    </w:r>
  </w:p>
  <w:p w:rsidR="00D766B0" w:rsidRDefault="00D7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E17" w:rsidRDefault="00662E17" w:rsidP="003C3077">
      <w:r>
        <w:separator/>
      </w:r>
    </w:p>
  </w:footnote>
  <w:footnote w:type="continuationSeparator" w:id="0">
    <w:p w:rsidR="00662E17" w:rsidRDefault="00662E17" w:rsidP="003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50799"/>
    <w:rsid w:val="00057B60"/>
    <w:rsid w:val="000602EF"/>
    <w:rsid w:val="0006573C"/>
    <w:rsid w:val="00066C8D"/>
    <w:rsid w:val="000728A1"/>
    <w:rsid w:val="00076035"/>
    <w:rsid w:val="00082A77"/>
    <w:rsid w:val="00084757"/>
    <w:rsid w:val="0008519E"/>
    <w:rsid w:val="0008664B"/>
    <w:rsid w:val="00094F00"/>
    <w:rsid w:val="000A50CC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F04"/>
    <w:rsid w:val="001210CF"/>
    <w:rsid w:val="00121BF8"/>
    <w:rsid w:val="0013311B"/>
    <w:rsid w:val="00137845"/>
    <w:rsid w:val="00147CCB"/>
    <w:rsid w:val="0015444C"/>
    <w:rsid w:val="00173403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CBF"/>
    <w:rsid w:val="001C631E"/>
    <w:rsid w:val="001D5BF7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2F18"/>
    <w:rsid w:val="00227B7F"/>
    <w:rsid w:val="002306E8"/>
    <w:rsid w:val="002333C0"/>
    <w:rsid w:val="0024231F"/>
    <w:rsid w:val="00245ED2"/>
    <w:rsid w:val="00247690"/>
    <w:rsid w:val="00250FEC"/>
    <w:rsid w:val="00256DE6"/>
    <w:rsid w:val="00263BD8"/>
    <w:rsid w:val="00266A66"/>
    <w:rsid w:val="00280F67"/>
    <w:rsid w:val="00282B3B"/>
    <w:rsid w:val="00284A25"/>
    <w:rsid w:val="00287CBD"/>
    <w:rsid w:val="00295243"/>
    <w:rsid w:val="00297C9A"/>
    <w:rsid w:val="002A379B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5E07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79D2"/>
    <w:rsid w:val="00423B3E"/>
    <w:rsid w:val="00432E87"/>
    <w:rsid w:val="0044616B"/>
    <w:rsid w:val="00456050"/>
    <w:rsid w:val="00457A77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502C89"/>
    <w:rsid w:val="0050366D"/>
    <w:rsid w:val="00504720"/>
    <w:rsid w:val="00505C6A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2250"/>
    <w:rsid w:val="00542B52"/>
    <w:rsid w:val="00551E3D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E5D6B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D1E"/>
    <w:rsid w:val="006241A4"/>
    <w:rsid w:val="00624A08"/>
    <w:rsid w:val="00624A3C"/>
    <w:rsid w:val="006358F6"/>
    <w:rsid w:val="00643699"/>
    <w:rsid w:val="00645101"/>
    <w:rsid w:val="00646C3E"/>
    <w:rsid w:val="006533D0"/>
    <w:rsid w:val="00653C51"/>
    <w:rsid w:val="00660664"/>
    <w:rsid w:val="00662056"/>
    <w:rsid w:val="006627F2"/>
    <w:rsid w:val="00662E17"/>
    <w:rsid w:val="00664A49"/>
    <w:rsid w:val="00665102"/>
    <w:rsid w:val="006753BA"/>
    <w:rsid w:val="00677843"/>
    <w:rsid w:val="0068009A"/>
    <w:rsid w:val="00682AA4"/>
    <w:rsid w:val="00691723"/>
    <w:rsid w:val="00695104"/>
    <w:rsid w:val="0069548E"/>
    <w:rsid w:val="006A57F9"/>
    <w:rsid w:val="006B24B0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F01"/>
    <w:rsid w:val="007172EB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82653"/>
    <w:rsid w:val="00787DAD"/>
    <w:rsid w:val="007920F9"/>
    <w:rsid w:val="007949E6"/>
    <w:rsid w:val="007A145E"/>
    <w:rsid w:val="007A2935"/>
    <w:rsid w:val="007A3CDC"/>
    <w:rsid w:val="007A7C9B"/>
    <w:rsid w:val="007A7FD7"/>
    <w:rsid w:val="007B3BEA"/>
    <w:rsid w:val="007B67B2"/>
    <w:rsid w:val="007C0E33"/>
    <w:rsid w:val="007C4EEB"/>
    <w:rsid w:val="007D2497"/>
    <w:rsid w:val="007D24CE"/>
    <w:rsid w:val="007D63F4"/>
    <w:rsid w:val="007E5D5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7695"/>
    <w:rsid w:val="00831BBC"/>
    <w:rsid w:val="00832480"/>
    <w:rsid w:val="008401D2"/>
    <w:rsid w:val="00843E8F"/>
    <w:rsid w:val="00844703"/>
    <w:rsid w:val="008504AF"/>
    <w:rsid w:val="00850C9D"/>
    <w:rsid w:val="008621B1"/>
    <w:rsid w:val="0086319F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E7CD0"/>
    <w:rsid w:val="0090615E"/>
    <w:rsid w:val="0091233C"/>
    <w:rsid w:val="00915849"/>
    <w:rsid w:val="00921595"/>
    <w:rsid w:val="00924E5D"/>
    <w:rsid w:val="009318C4"/>
    <w:rsid w:val="00933763"/>
    <w:rsid w:val="0093523D"/>
    <w:rsid w:val="0094609E"/>
    <w:rsid w:val="009479D8"/>
    <w:rsid w:val="00952426"/>
    <w:rsid w:val="00953C22"/>
    <w:rsid w:val="009565C4"/>
    <w:rsid w:val="009630B7"/>
    <w:rsid w:val="00963399"/>
    <w:rsid w:val="00963E76"/>
    <w:rsid w:val="009654FC"/>
    <w:rsid w:val="00972DA2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B7256"/>
    <w:rsid w:val="009C1BEA"/>
    <w:rsid w:val="009C718C"/>
    <w:rsid w:val="009D55FD"/>
    <w:rsid w:val="009F4A37"/>
    <w:rsid w:val="00A006EC"/>
    <w:rsid w:val="00A02263"/>
    <w:rsid w:val="00A0577B"/>
    <w:rsid w:val="00A05C45"/>
    <w:rsid w:val="00A21121"/>
    <w:rsid w:val="00A26B7B"/>
    <w:rsid w:val="00A312E6"/>
    <w:rsid w:val="00A3337C"/>
    <w:rsid w:val="00A33D02"/>
    <w:rsid w:val="00A3679C"/>
    <w:rsid w:val="00A467EB"/>
    <w:rsid w:val="00A52937"/>
    <w:rsid w:val="00A61448"/>
    <w:rsid w:val="00A73E96"/>
    <w:rsid w:val="00A768B0"/>
    <w:rsid w:val="00A76B10"/>
    <w:rsid w:val="00A82DDD"/>
    <w:rsid w:val="00A900A6"/>
    <w:rsid w:val="00A90893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4C9D"/>
    <w:rsid w:val="00AD4EFD"/>
    <w:rsid w:val="00AD5F4E"/>
    <w:rsid w:val="00AD7DE2"/>
    <w:rsid w:val="00AE45C0"/>
    <w:rsid w:val="00AF4AE3"/>
    <w:rsid w:val="00B0623B"/>
    <w:rsid w:val="00B213EB"/>
    <w:rsid w:val="00B23B5B"/>
    <w:rsid w:val="00B2723D"/>
    <w:rsid w:val="00B32A8C"/>
    <w:rsid w:val="00B35361"/>
    <w:rsid w:val="00B37EA2"/>
    <w:rsid w:val="00B43A80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B23F0"/>
    <w:rsid w:val="00BC0C55"/>
    <w:rsid w:val="00BC2660"/>
    <w:rsid w:val="00BC538D"/>
    <w:rsid w:val="00BC6BFA"/>
    <w:rsid w:val="00BE0CD7"/>
    <w:rsid w:val="00BE1D85"/>
    <w:rsid w:val="00BE498B"/>
    <w:rsid w:val="00BE7B1D"/>
    <w:rsid w:val="00BF051C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BFB"/>
    <w:rsid w:val="00C744E4"/>
    <w:rsid w:val="00C74797"/>
    <w:rsid w:val="00C765C5"/>
    <w:rsid w:val="00C7700B"/>
    <w:rsid w:val="00C82EAA"/>
    <w:rsid w:val="00C83D2F"/>
    <w:rsid w:val="00C85A87"/>
    <w:rsid w:val="00C872C7"/>
    <w:rsid w:val="00C9151A"/>
    <w:rsid w:val="00C921A0"/>
    <w:rsid w:val="00CA3AAB"/>
    <w:rsid w:val="00CC2A4A"/>
    <w:rsid w:val="00CC7ABA"/>
    <w:rsid w:val="00CD3832"/>
    <w:rsid w:val="00CE362E"/>
    <w:rsid w:val="00CE3B10"/>
    <w:rsid w:val="00CF0A4A"/>
    <w:rsid w:val="00D075F8"/>
    <w:rsid w:val="00D10D0B"/>
    <w:rsid w:val="00D12D5F"/>
    <w:rsid w:val="00D15156"/>
    <w:rsid w:val="00D152BD"/>
    <w:rsid w:val="00D17180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66B0"/>
    <w:rsid w:val="00D84FB8"/>
    <w:rsid w:val="00D90A01"/>
    <w:rsid w:val="00D90BDC"/>
    <w:rsid w:val="00DA3F00"/>
    <w:rsid w:val="00DA3FB9"/>
    <w:rsid w:val="00DA529A"/>
    <w:rsid w:val="00DA6361"/>
    <w:rsid w:val="00DA7520"/>
    <w:rsid w:val="00DC09A3"/>
    <w:rsid w:val="00DC6108"/>
    <w:rsid w:val="00DD2017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6C80"/>
    <w:rsid w:val="00E33589"/>
    <w:rsid w:val="00E476B0"/>
    <w:rsid w:val="00E70AF3"/>
    <w:rsid w:val="00E73548"/>
    <w:rsid w:val="00E75182"/>
    <w:rsid w:val="00E775B3"/>
    <w:rsid w:val="00E86D68"/>
    <w:rsid w:val="00E91A52"/>
    <w:rsid w:val="00EA0A21"/>
    <w:rsid w:val="00EA1D24"/>
    <w:rsid w:val="00EA417D"/>
    <w:rsid w:val="00EB5B39"/>
    <w:rsid w:val="00EC1194"/>
    <w:rsid w:val="00ED76AE"/>
    <w:rsid w:val="00EE6207"/>
    <w:rsid w:val="00EE7601"/>
    <w:rsid w:val="00EF2127"/>
    <w:rsid w:val="00EF4E62"/>
    <w:rsid w:val="00F139B9"/>
    <w:rsid w:val="00F215B1"/>
    <w:rsid w:val="00F2221F"/>
    <w:rsid w:val="00F3161D"/>
    <w:rsid w:val="00F415B0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2B55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E3CC5-3FA4-4A1B-ACF0-46976A29C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284</TotalTime>
  <Pages>1</Pages>
  <Words>5491</Words>
  <Characters>31302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AD</cp:lastModifiedBy>
  <cp:revision>46</cp:revision>
  <cp:lastPrinted>2020-03-19T01:43:00Z</cp:lastPrinted>
  <dcterms:created xsi:type="dcterms:W3CDTF">2020-03-10T05:16:00Z</dcterms:created>
  <dcterms:modified xsi:type="dcterms:W3CDTF">2020-06-05T05:32:00Z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